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06" w:rsidRDefault="00661806" w:rsidP="00030F1B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bookmarkStart w:id="0" w:name="_GoBack"/>
      <w:bookmarkEnd w:id="0"/>
    </w:p>
    <w:p w:rsidR="00661806" w:rsidRDefault="00661806" w:rsidP="00030F1B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E506A7" w:rsidRPr="00030F1B" w:rsidRDefault="00E506A7" w:rsidP="00030F1B">
      <w:pPr>
        <w:spacing w:after="0" w:line="240" w:lineRule="auto"/>
        <w:jc w:val="center"/>
        <w:rPr>
          <w:b/>
          <w:sz w:val="56"/>
          <w:szCs w:val="56"/>
        </w:rPr>
      </w:pPr>
      <w:r w:rsidRPr="00E506A7">
        <w:rPr>
          <w:rFonts w:cs="Calibri"/>
          <w:b/>
          <w:sz w:val="28"/>
          <w:szCs w:val="28"/>
        </w:rPr>
        <w:t>ZAHTJEV ZA ISPLATU PREDUJMA</w:t>
      </w:r>
    </w:p>
    <w:p w:rsidR="00E506A7" w:rsidRPr="00E506A7" w:rsidRDefault="00E506A7" w:rsidP="00030F1B">
      <w:pPr>
        <w:jc w:val="center"/>
        <w:rPr>
          <w:rFonts w:cs="Calibri"/>
          <w:b/>
          <w:sz w:val="28"/>
          <w:szCs w:val="28"/>
        </w:rPr>
      </w:pPr>
      <w:r w:rsidRPr="00E506A7">
        <w:rPr>
          <w:rFonts w:cs="Calibri"/>
          <w:b/>
          <w:sz w:val="28"/>
          <w:szCs w:val="28"/>
        </w:rPr>
        <w:t xml:space="preserve">U PROVEDBI </w:t>
      </w:r>
      <w:r w:rsidR="00A72868">
        <w:rPr>
          <w:rFonts w:cs="Calibri"/>
          <w:b/>
          <w:sz w:val="28"/>
          <w:szCs w:val="28"/>
        </w:rPr>
        <w:t>POD</w:t>
      </w:r>
      <w:r w:rsidRPr="00E506A7">
        <w:rPr>
          <w:rFonts w:cs="Calibri"/>
          <w:b/>
          <w:sz w:val="28"/>
          <w:szCs w:val="28"/>
        </w:rPr>
        <w:t xml:space="preserve">MJERE </w:t>
      </w:r>
      <w:r w:rsidR="001F47CB">
        <w:rPr>
          <w:rFonts w:cs="Calibri"/>
          <w:b/>
          <w:sz w:val="28"/>
          <w:szCs w:val="28"/>
        </w:rPr>
        <w:t>5.2</w: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1.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Ime i prezime/naziv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2.</w:t>
            </w:r>
          </w:p>
        </w:tc>
        <w:tc>
          <w:tcPr>
            <w:tcW w:w="2786" w:type="pct"/>
            <w:vAlign w:val="center"/>
          </w:tcPr>
          <w:p w:rsidR="00E506A7" w:rsidRPr="00E506A7" w:rsidRDefault="008B56F0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OIB</w:t>
            </w:r>
            <w:r w:rsidR="00E506A7" w:rsidRPr="00E506A7">
              <w:rPr>
                <w:rFonts w:eastAsia="Times New Roman"/>
                <w:b/>
                <w:sz w:val="20"/>
                <w:szCs w:val="20"/>
              </w:rPr>
              <w:t xml:space="preserve">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3.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Pravni zastupnik - u slučaju pravne osobe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A359B5">
        <w:trPr>
          <w:trHeight w:hRule="exact" w:val="7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4.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Adresa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E506A7" w:rsidRPr="00E506A7" w:rsidRDefault="00091624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70D67667">
          <v:rect id="_x0000_i1025" style="width:0;height:1.5pt" o:hralign="center" o:hrstd="t" o:hr="t" fillcolor="#a0a0a0" stroked="f"/>
        </w:pic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b/>
          <w:bCs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Podaci o Odluci o dodjeli sredstava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789"/>
      </w:tblGrid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KLASA predmeta: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Datum izdavanja odluke: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Odobreni iznos potpore: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884983">
            <w:pPr>
              <w:spacing w:after="0" w:line="240" w:lineRule="auto"/>
              <w:ind w:left="4082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</w:tbl>
    <w:p w:rsidR="00E506A7" w:rsidRPr="00E506A7" w:rsidRDefault="00091624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6E8952B6">
          <v:rect id="_x0000_i1026" style="width:0;height:1.5pt" o:hralign="center" o:hrstd="t" o:hr="t" fillcolor="#a0a0a0" stroked="f"/>
        </w:pict>
      </w:r>
    </w:p>
    <w:p w:rsidR="00E506A7" w:rsidRPr="00E506A7" w:rsidRDefault="00E506A7" w:rsidP="00884983">
      <w:pPr>
        <w:spacing w:after="240"/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6921"/>
      </w:tblGrid>
      <w:tr w:rsidR="00E506A7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Traženi iznos predujma: 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E506A7" w:rsidP="00884983">
            <w:pPr>
              <w:spacing w:after="0" w:line="240" w:lineRule="auto"/>
              <w:ind w:left="6180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151A1D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Naziv banke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Broj žiro računa</w:t>
            </w:r>
            <w:r w:rsidR="00151A1D">
              <w:rPr>
                <w:rFonts w:eastAsia="Times New Roman"/>
                <w:b/>
                <w:sz w:val="20"/>
                <w:szCs w:val="20"/>
              </w:rPr>
              <w:t>/IBAN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E506A7" w:rsidRPr="00E506A7" w:rsidRDefault="00091624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253715B7">
          <v:rect id="_x0000_i1027" style="width:0;height:1.5pt" o:hralign="center" o:hrstd="t" o:hr="t" fillcolor="#a0a0a0" stroked="f"/>
        </w:pict>
      </w:r>
    </w:p>
    <w:p w:rsidR="00884983" w:rsidRDefault="00884983">
      <w:r>
        <w:br w:type="page"/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"/>
        <w:gridCol w:w="8958"/>
      </w:tblGrid>
      <w:tr w:rsidR="00DA5FCF" w:rsidRPr="00E506A7" w:rsidTr="00DA5FCF">
        <w:trPr>
          <w:trHeight w:val="198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958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  <w:r w:rsidRPr="00E506A7">
              <w:rPr>
                <w:rFonts w:cs="Calibri"/>
                <w:b/>
                <w:sz w:val="20"/>
                <w:szCs w:val="20"/>
              </w:rPr>
              <w:t>Bankovna garancija</w:t>
            </w:r>
          </w:p>
          <w:tbl>
            <w:tblPr>
              <w:tblW w:w="4999" w:type="pct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74"/>
            </w:tblGrid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>Ime banke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 xml:space="preserve"> 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>Adresa banke: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91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Iznos garancije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186C16" w:rsidP="00884983">
                  <w:pPr>
                    <w:spacing w:after="0" w:line="240" w:lineRule="auto"/>
                    <w:ind w:left="2098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</w:rPr>
                    <w:t>HRK</w:t>
                  </w:r>
                </w:p>
              </w:tc>
            </w:tr>
          </w:tbl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E506A7" w:rsidRPr="00E506A7" w:rsidRDefault="00091624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4D48E239">
          <v:rect id="_x0000_i1028" style="width:0;height:1.5pt" o:hralign="center" o:hrstd="t" o:hr="t" fillcolor="#a0a0a0" stroked="f"/>
        </w:pict>
      </w:r>
    </w:p>
    <w:p w:rsidR="00E506A7" w:rsidRPr="00E506A7" w:rsidRDefault="00E506A7" w:rsidP="00E506A7">
      <w:pPr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PRILOG ZAHTJEVU</w:t>
      </w:r>
    </w:p>
    <w:p w:rsidR="00E506A7" w:rsidRDefault="00151A1D" w:rsidP="00E506A7">
      <w:pPr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  <w:lang w:val="de-DE"/>
        </w:rPr>
      </w:pPr>
      <w:r>
        <w:rPr>
          <w:rFonts w:cs="Calibri"/>
          <w:sz w:val="20"/>
          <w:szCs w:val="20"/>
          <w:lang w:val="de-DE"/>
        </w:rPr>
        <w:t>Original</w:t>
      </w:r>
      <w:r w:rsidR="00E506A7" w:rsidRPr="00E506A7">
        <w:rPr>
          <w:rFonts w:cs="Calibri"/>
          <w:sz w:val="20"/>
          <w:szCs w:val="20"/>
          <w:lang w:val="de-DE"/>
        </w:rPr>
        <w:t xml:space="preserve"> bankovne garancije</w:t>
      </w:r>
    </w:p>
    <w:p w:rsidR="001E4D13" w:rsidRPr="001E4D13" w:rsidRDefault="000D62F4" w:rsidP="000D62F4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0D62F4">
        <w:rPr>
          <w:sz w:val="20"/>
          <w:szCs w:val="20"/>
        </w:rPr>
        <w:t>Ovj</w:t>
      </w:r>
      <w:r w:rsidR="00151A1D">
        <w:rPr>
          <w:sz w:val="20"/>
          <w:szCs w:val="20"/>
        </w:rPr>
        <w:t>erena bankovna potvrda za račun</w:t>
      </w:r>
      <w:r w:rsidRPr="000D62F4">
        <w:rPr>
          <w:sz w:val="20"/>
          <w:szCs w:val="20"/>
        </w:rPr>
        <w:t xml:space="preserve"> koji je korisnik naveo u Zahtjevu za isplatu</w:t>
      </w:r>
      <w:r>
        <w:rPr>
          <w:sz w:val="20"/>
          <w:szCs w:val="20"/>
        </w:rPr>
        <w:t xml:space="preserve"> predujma</w:t>
      </w:r>
      <w:r w:rsidR="00151A1D">
        <w:rPr>
          <w:sz w:val="20"/>
          <w:szCs w:val="20"/>
        </w:rPr>
        <w:t xml:space="preserve"> s IBAN-om</w:t>
      </w:r>
      <w:r w:rsidRPr="000D62F4">
        <w:rPr>
          <w:sz w:val="20"/>
          <w:szCs w:val="20"/>
        </w:rPr>
        <w:t xml:space="preserve">/ Preslika Kartona deponiranih potpisa </w:t>
      </w:r>
      <w:r w:rsidR="00151A1D">
        <w:rPr>
          <w:sz w:val="20"/>
          <w:szCs w:val="20"/>
        </w:rPr>
        <w:t>ovjerena od banke</w:t>
      </w:r>
    </w:p>
    <w:p w:rsidR="00E506A7" w:rsidRPr="00E506A7" w:rsidRDefault="00091624" w:rsidP="00E506A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001B8F42">
          <v:rect id="_x0000_i1029" style="width:0;height:1.5pt" o:hralign="center" o:hrstd="t" o:hr="t" fillcolor="#a0a0a0" stroked="f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E506A7" w:rsidRPr="00E506A7" w:rsidTr="00A359B5">
        <w:tc>
          <w:tcPr>
            <w:tcW w:w="2501" w:type="pct"/>
          </w:tcPr>
          <w:p w:rsidR="00E506A7" w:rsidRPr="00E506A7" w:rsidRDefault="00E506A7" w:rsidP="00884983">
            <w:pPr>
              <w:spacing w:after="600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Datum:</w:t>
            </w:r>
          </w:p>
        </w:tc>
        <w:tc>
          <w:tcPr>
            <w:tcW w:w="2499" w:type="pct"/>
          </w:tcPr>
          <w:p w:rsidR="00E506A7" w:rsidRPr="00E506A7" w:rsidRDefault="00E506A7" w:rsidP="00884983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Pečat i potpis:</w:t>
            </w:r>
          </w:p>
        </w:tc>
      </w:tr>
    </w:tbl>
    <w:p w:rsidR="00E506A7" w:rsidRPr="00E506A7" w:rsidRDefault="00E506A7" w:rsidP="00E506A7">
      <w:pPr>
        <w:rPr>
          <w:rFonts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506A7" w:rsidRPr="00E506A7" w:rsidTr="00A359B5">
        <w:tc>
          <w:tcPr>
            <w:tcW w:w="5000" w:type="pct"/>
          </w:tcPr>
          <w:p w:rsidR="00E506A7" w:rsidRPr="00E506A7" w:rsidRDefault="00E506A7" w:rsidP="00E506A7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Ispunjeni obrazac i tražene dokumente poslati preporučenom poštom i nasloviti na: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 xml:space="preserve">Agencija za plaćanja u poljoprivredi, ribarstvu i ruralnom razvoju 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Sektor za strukturnu potporu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Služba za odobrenje isplata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Ulica grada Vukovara 269d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Zagreb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 napomenom: »EPFRR –Zahtjev za isplatu predujma – ne otvarati«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(u gornjem lijevom kutu omotnice napisati klasifikacijsku oznaku dosjea prijave )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E506A7" w:rsidRPr="00EA71C9" w:rsidRDefault="00E506A7" w:rsidP="00884983">
      <w:pPr>
        <w:tabs>
          <w:tab w:val="left" w:pos="8175"/>
        </w:tabs>
        <w:rPr>
          <w:b/>
          <w:sz w:val="56"/>
          <w:szCs w:val="56"/>
        </w:rPr>
      </w:pPr>
    </w:p>
    <w:sectPr w:rsidR="00E506A7" w:rsidRPr="00EA71C9" w:rsidSect="0066180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51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E4" w:rsidRDefault="00B218E4" w:rsidP="00336C0E">
      <w:pPr>
        <w:spacing w:after="0" w:line="240" w:lineRule="auto"/>
      </w:pPr>
      <w:r>
        <w:separator/>
      </w:r>
    </w:p>
  </w:endnote>
  <w:endnote w:type="continuationSeparator" w:id="0">
    <w:p w:rsidR="00B218E4" w:rsidRDefault="00B218E4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DF5331" w:rsidRDefault="00091624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5106F9ED9355444E8D2E04600E634A3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06432">
          <w:t>L2_PV_O1_v1.1_20141027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091624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56487">
      <w:rPr>
        <w:noProof/>
      </w:rPr>
      <w:t>PRILOG III- Zahtjev za isplatu predujma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5648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E4" w:rsidRDefault="00B218E4" w:rsidP="00336C0E">
      <w:pPr>
        <w:spacing w:after="0" w:line="240" w:lineRule="auto"/>
      </w:pPr>
      <w:r>
        <w:separator/>
      </w:r>
    </w:p>
  </w:footnote>
  <w:footnote w:type="continuationSeparator" w:id="0">
    <w:p w:rsidR="00B218E4" w:rsidRDefault="00B218E4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030F1B" w:rsidRDefault="00303D22" w:rsidP="00336C0E">
    <w:pPr>
      <w:pStyle w:val="Header"/>
      <w:tabs>
        <w:tab w:val="clear" w:pos="9072"/>
      </w:tabs>
      <w:rPr>
        <w:sz w:val="28"/>
        <w:szCs w:val="28"/>
      </w:rPr>
    </w:pPr>
    <w:r>
      <w:rPr>
        <w:noProof/>
        <w:lang w:eastAsia="hr-HR"/>
      </w:rPr>
      <w:drawing>
        <wp:inline distT="0" distB="0" distL="0" distR="0" wp14:anchorId="0C534B4B" wp14:editId="727C4200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0F1B">
      <w:t xml:space="preserve">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FCFE53" wp14:editId="3BB5879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21"/>
    <w:rsid w:val="00014E65"/>
    <w:rsid w:val="00030F1B"/>
    <w:rsid w:val="00043A99"/>
    <w:rsid w:val="00043AEE"/>
    <w:rsid w:val="00053900"/>
    <w:rsid w:val="00071A06"/>
    <w:rsid w:val="00091624"/>
    <w:rsid w:val="000B1E10"/>
    <w:rsid w:val="000D62F4"/>
    <w:rsid w:val="000F07B2"/>
    <w:rsid w:val="00151A1D"/>
    <w:rsid w:val="0017478B"/>
    <w:rsid w:val="00186C16"/>
    <w:rsid w:val="001E4D13"/>
    <w:rsid w:val="001F47CB"/>
    <w:rsid w:val="00207886"/>
    <w:rsid w:val="002541E6"/>
    <w:rsid w:val="00256487"/>
    <w:rsid w:val="002671E8"/>
    <w:rsid w:val="00272D9C"/>
    <w:rsid w:val="00273B94"/>
    <w:rsid w:val="00293E95"/>
    <w:rsid w:val="002A28DF"/>
    <w:rsid w:val="002A690A"/>
    <w:rsid w:val="002B2929"/>
    <w:rsid w:val="002B68E1"/>
    <w:rsid w:val="002F14B5"/>
    <w:rsid w:val="002F6D7C"/>
    <w:rsid w:val="00303D22"/>
    <w:rsid w:val="00320BAB"/>
    <w:rsid w:val="00336C0E"/>
    <w:rsid w:val="003437EE"/>
    <w:rsid w:val="0034776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7501C"/>
    <w:rsid w:val="004A7949"/>
    <w:rsid w:val="004B08AD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61806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85A56"/>
    <w:rsid w:val="007958DB"/>
    <w:rsid w:val="007A5A9E"/>
    <w:rsid w:val="007D6268"/>
    <w:rsid w:val="007D7125"/>
    <w:rsid w:val="00806432"/>
    <w:rsid w:val="0081658B"/>
    <w:rsid w:val="00837743"/>
    <w:rsid w:val="00846762"/>
    <w:rsid w:val="00847418"/>
    <w:rsid w:val="00851280"/>
    <w:rsid w:val="00881CEB"/>
    <w:rsid w:val="00884983"/>
    <w:rsid w:val="0089783F"/>
    <w:rsid w:val="008A0FDF"/>
    <w:rsid w:val="008A3752"/>
    <w:rsid w:val="008B56F0"/>
    <w:rsid w:val="008C1131"/>
    <w:rsid w:val="008C1732"/>
    <w:rsid w:val="008D237F"/>
    <w:rsid w:val="008D6AB1"/>
    <w:rsid w:val="008F53E0"/>
    <w:rsid w:val="00903971"/>
    <w:rsid w:val="00932277"/>
    <w:rsid w:val="009431E9"/>
    <w:rsid w:val="009515CF"/>
    <w:rsid w:val="0096672E"/>
    <w:rsid w:val="009B5FA6"/>
    <w:rsid w:val="00A05F21"/>
    <w:rsid w:val="00A23483"/>
    <w:rsid w:val="00A359B5"/>
    <w:rsid w:val="00A40CC6"/>
    <w:rsid w:val="00A5205D"/>
    <w:rsid w:val="00A72868"/>
    <w:rsid w:val="00AB3624"/>
    <w:rsid w:val="00AD5DBD"/>
    <w:rsid w:val="00AE66C1"/>
    <w:rsid w:val="00AF58AD"/>
    <w:rsid w:val="00B00854"/>
    <w:rsid w:val="00B16AB6"/>
    <w:rsid w:val="00B218E4"/>
    <w:rsid w:val="00B81C3E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A5FCF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06A7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33A4"/>
    <w:rsid w:val="00FE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06F9ED9355444E8D2E04600E634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5D476-3B21-44EC-A845-734A38494CC9}"/>
      </w:docPartPr>
      <w:docPartBody>
        <w:p w:rsidR="00B62E49" w:rsidRDefault="00B62E49">
          <w:pPr>
            <w:pStyle w:val="5106F9ED9355444E8D2E04600E634A34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49"/>
    <w:rsid w:val="005053AD"/>
    <w:rsid w:val="00B6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83" ma:contentTypeDescription="" ma:contentTypeScope="" ma:versionID="770bad0e25cf2a60837193f2fe911fdb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7a89afd563b47598b1db9dd26d7b9447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OJ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OJ - novo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VY2WPRCRYZME-5-6404</_dlc_DocId>
    <_dlc_DocIdUrl xmlns="45adb973-3738-4051-9417-704071a43e5d">
      <Url>http://sharepoint:8080/_layouts/DocIdRedir.aspx?ID=VY2WPRCRYZME-5-6404</Url>
      <Description>VY2WPRCRYZME-5-6404</Description>
    </_dlc_DocIdUrl>
    <Naziv_x0020_na_x0020_engleskom_x0020_jeziku xmlns="45adb973-3738-4051-9417-704071a43e5d" xsi:nil="true"/>
    <Šifra xmlns="45adb973-3738-4051-9417-704071a43e5d">L2_PV_O1</Šifra>
    <Status_x0020_verzije1 xmlns="45adb973-3738-4051-9417-704071a43e5d">(5) Važeća verzija</Status_x0020_verzije1>
    <Šifra_verzija_datum xmlns="45adb973-3738-4051-9417-704071a43e5d">L2_PV_O1_v1.1_20141027</Šifra_verzija_datum>
    <Broj_x0020_verzije xmlns="45adb973-3738-4051-9417-704071a43e5d">1.1</Broj_x0020_verzije>
    <Kratica_x0020_OJ1 xmlns="45adb973-3738-4051-9417-704071a43e5d" xsi:nil="true"/>
    <Pripremio xmlns="45adb973-3738-4051-9417-704071a43e5d">
      <UserInfo>
        <DisplayName>Marijana Karačić</DisplayName>
        <AccountId>648</AccountId>
        <AccountType/>
      </UserInfo>
    </Pripremio>
    <Datum_x0020_pripreme xmlns="45adb973-3738-4051-9417-704071a43e5d">2014-09-25T22:00:00+00:00</Datum_x0020_pripreme>
    <Kratica_x0020_OJ_x0020__x0028_Pripremio_x0029_ xmlns="45adb973-3738-4051-9417-704071a43e5d">SSP</Kratica_x0020_OJ_x0020__x0028_Pripremio_x0029_>
    <Šifra_x0020_procedure1 xmlns="45adb973-3738-4051-9417-704071a43e5d">L2_PV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28316-D931-439B-AF00-225BD838E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45adb973-3738-4051-9417-704071a43e5d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3246EF0A-2C45-4593-AB5D-39A3F4AA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</Template>
  <TotalTime>69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marijana.karacic</dc:creator>
  <cp:lastModifiedBy>gordana.malecic</cp:lastModifiedBy>
  <cp:revision>26</cp:revision>
  <cp:lastPrinted>2014-11-03T13:44:00Z</cp:lastPrinted>
  <dcterms:created xsi:type="dcterms:W3CDTF">2014-09-17T13:41:00Z</dcterms:created>
  <dcterms:modified xsi:type="dcterms:W3CDTF">2014-11-06T10:06:00Z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ac02ff61-7636-4a67-9ca0-a6ff853a2cfe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f7905e06-c13b-4949-980e-40d49d6baf25,3;f7905e06-c13b-4949-980e-40d49d6baf25,6;f7905e06-c13b-4949-980e-40d49d6baf25,9;f7905e06-c13b-4949-980e-40d49d6baf25,11;f7905e06-c13b-4949-980e-40d49d6baf25,15;f7905e06-c13b-4949-980e-40d49d6baf25,20;f7905e06-c13b-4949</vt:lpwstr>
  </property>
  <property fmtid="{D5CDD505-2E9C-101B-9397-08002B2CF9AE}" pid="9" name="_docset_NoMedatataSyncRequired">
    <vt:lpwstr>False</vt:lpwstr>
  </property>
</Properties>
</file>